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575DC7" w:rsidTr="00575DC7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DC7" w:rsidRDefault="00575DC7" w:rsidP="00523D1C">
            <w:r>
              <w:t>Приложение 10</w:t>
            </w:r>
          </w:p>
        </w:tc>
      </w:tr>
      <w:tr w:rsidR="00575DC7" w:rsidTr="00575DC7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DC7" w:rsidRDefault="00575DC7" w:rsidP="00523D1C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575DC7" w:rsidTr="00575DC7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DC7" w:rsidRDefault="00575DC7" w:rsidP="00F16259">
            <w:r>
              <w:t>от</w:t>
            </w:r>
            <w:r w:rsidR="00F16259">
              <w:t xml:space="preserve"> </w:t>
            </w:r>
            <w:r w:rsidR="0036322C" w:rsidRPr="00AC272F">
              <w:t>17</w:t>
            </w:r>
            <w:r w:rsidR="0036322C">
              <w:t>.12.2020 № 80-626</w:t>
            </w:r>
          </w:p>
        </w:tc>
      </w:tr>
      <w:tr w:rsidR="00575DC7" w:rsidTr="00575DC7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</w:tr>
      <w:tr w:rsidR="00575DC7" w:rsidTr="00575DC7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DC7" w:rsidRPr="009F74B7" w:rsidRDefault="00575DC7" w:rsidP="00523D1C">
            <w:pPr>
              <w:jc w:val="center"/>
            </w:pPr>
            <w:r>
              <w:t xml:space="preserve">Источники финансирования дефицита бюджета муниципального образования «Город Саратов» на 2021 год </w:t>
            </w:r>
          </w:p>
          <w:p w:rsidR="0036322C" w:rsidRDefault="00575DC7" w:rsidP="0036322C">
            <w:pPr>
              <w:jc w:val="center"/>
            </w:pPr>
            <w:r>
              <w:t>и на плановый период 2022 и 2023 годов</w:t>
            </w:r>
            <w:r w:rsidR="0036322C">
              <w:t xml:space="preserve"> (в редакции решений Саратовской городской Думы от 26.02.2021 № 84-652,</w:t>
            </w:r>
            <w:r w:rsidR="0036322C">
              <w:br/>
              <w:t xml:space="preserve">26.03.2021 № 86-677, </w:t>
            </w:r>
            <w:r w:rsidR="0036322C" w:rsidRPr="003519B8">
              <w:t>23.04.2021 № 88-691</w:t>
            </w:r>
            <w:r w:rsidR="0036322C">
              <w:t xml:space="preserve">, 28.05.2021 № 89-709, 23.07.2021 № 91-736, 28.08.2021 № 92-750, </w:t>
            </w:r>
          </w:p>
          <w:p w:rsidR="00575DC7" w:rsidRDefault="0036322C" w:rsidP="0036322C">
            <w:pPr>
              <w:jc w:val="center"/>
            </w:pPr>
            <w:r>
              <w:t>29.10.2021</w:t>
            </w:r>
            <w:r w:rsidRPr="00D4183C">
              <w:t xml:space="preserve"> </w:t>
            </w:r>
            <w:r>
              <w:t>№ 4-24, 03.12.2021 № 7-69, 24.12.2021 № 9-89</w:t>
            </w:r>
            <w:r w:rsidRPr="003519B8">
              <w:rPr>
                <w:sz w:val="22"/>
              </w:rPr>
              <w:t>)</w:t>
            </w:r>
          </w:p>
        </w:tc>
      </w:tr>
      <w:tr w:rsidR="00575DC7" w:rsidTr="00575DC7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тыс. руб.</w:t>
            </w:r>
          </w:p>
        </w:tc>
      </w:tr>
      <w:tr w:rsidR="00575DC7" w:rsidTr="00575DC7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5DC7" w:rsidRDefault="00575DC7" w:rsidP="00523D1C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5DC7" w:rsidRDefault="00575DC7" w:rsidP="00523D1C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C7" w:rsidRDefault="00575DC7" w:rsidP="00523D1C">
            <w:pPr>
              <w:jc w:val="center"/>
            </w:pPr>
            <w:r>
              <w:t>2021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C7" w:rsidRDefault="00575DC7" w:rsidP="00523D1C">
            <w:pPr>
              <w:jc w:val="center"/>
            </w:pPr>
            <w:r>
              <w:t>2022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C7" w:rsidRDefault="00575DC7" w:rsidP="00523D1C">
            <w:pPr>
              <w:jc w:val="center"/>
            </w:pPr>
            <w:r>
              <w:t>2023 год</w:t>
            </w:r>
          </w:p>
        </w:tc>
      </w:tr>
      <w:tr w:rsidR="00575DC7" w:rsidTr="00575DC7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5DC7" w:rsidRDefault="00575DC7" w:rsidP="00523D1C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5DC7" w:rsidRDefault="00575DC7" w:rsidP="00523D1C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C7" w:rsidRDefault="00575DC7" w:rsidP="00523D1C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C7" w:rsidRDefault="00575DC7" w:rsidP="00523D1C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C7" w:rsidRDefault="00575DC7" w:rsidP="00523D1C"/>
        </w:tc>
      </w:tr>
    </w:tbl>
    <w:p w:rsidR="00575DC7" w:rsidRPr="00575DC7" w:rsidRDefault="00575DC7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575DC7" w:rsidTr="00575DC7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5DC7" w:rsidRDefault="00575DC7" w:rsidP="00523D1C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5DC7" w:rsidRDefault="00575DC7" w:rsidP="00523D1C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DC7" w:rsidRDefault="00575DC7" w:rsidP="00523D1C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DC7" w:rsidRDefault="00575DC7" w:rsidP="00523D1C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DC7" w:rsidRDefault="00575DC7" w:rsidP="00523D1C">
            <w:pPr>
              <w:jc w:val="center"/>
            </w:pPr>
            <w:r>
              <w:t>5</w:t>
            </w:r>
          </w:p>
        </w:tc>
      </w:tr>
      <w:tr w:rsidR="00575DC7" w:rsidTr="00575DC7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575DC7" w:rsidRDefault="00575DC7" w:rsidP="00523D1C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1 120 273,3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0,0</w:t>
            </w:r>
          </w:p>
        </w:tc>
      </w:tr>
      <w:tr w:rsidR="00575DC7" w:rsidTr="00575DC7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575DC7" w:rsidRDefault="00575DC7" w:rsidP="00523D1C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-3 966 920,2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 </w:t>
            </w:r>
          </w:p>
        </w:tc>
      </w:tr>
      <w:tr w:rsidR="00575DC7" w:rsidTr="00575DC7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575DC7" w:rsidRDefault="00575DC7" w:rsidP="00523D1C"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3 657 600,0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1 642 400,0</w:t>
            </w:r>
          </w:p>
        </w:tc>
      </w:tr>
      <w:tr w:rsidR="00575DC7" w:rsidTr="00575DC7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575DC7" w:rsidRDefault="00575DC7" w:rsidP="00523D1C">
            <w: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3 657 600,0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1 642 400,0</w:t>
            </w:r>
          </w:p>
        </w:tc>
      </w:tr>
      <w:tr w:rsidR="00575DC7" w:rsidTr="00575DC7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575DC7" w:rsidRDefault="00575DC7" w:rsidP="00523D1C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-7 624 520,2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-1 642 400,0</w:t>
            </w:r>
          </w:p>
        </w:tc>
      </w:tr>
      <w:tr w:rsidR="00575DC7" w:rsidTr="00575DC7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575DC7" w:rsidRDefault="00575DC7" w:rsidP="00523D1C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-7 624 520,2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-1 642 400,0</w:t>
            </w:r>
          </w:p>
        </w:tc>
      </w:tr>
      <w:tr w:rsidR="00575DC7" w:rsidTr="00575DC7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575DC7" w:rsidRDefault="00575DC7" w:rsidP="00523D1C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4 864 520,2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 </w:t>
            </w:r>
          </w:p>
        </w:tc>
      </w:tr>
      <w:tr w:rsidR="00575DC7" w:rsidTr="00575DC7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575DC7" w:rsidRDefault="00575DC7" w:rsidP="00523D1C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4 864 520,2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 </w:t>
            </w:r>
          </w:p>
        </w:tc>
      </w:tr>
      <w:tr w:rsidR="00575DC7" w:rsidTr="00575DC7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lastRenderedPageBreak/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575DC7" w:rsidRDefault="00575DC7" w:rsidP="00523D1C"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5 484 520,2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1 200 000,0</w:t>
            </w:r>
          </w:p>
        </w:tc>
      </w:tr>
      <w:tr w:rsidR="00575DC7" w:rsidTr="00575DC7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575DC7" w:rsidRDefault="00575DC7" w:rsidP="00523D1C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5 484 520,2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1 200 000,0</w:t>
            </w:r>
          </w:p>
        </w:tc>
      </w:tr>
      <w:tr w:rsidR="00575DC7" w:rsidTr="00575DC7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575DC7" w:rsidRDefault="00575DC7" w:rsidP="00523D1C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500 000,0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1 200 000,0</w:t>
            </w:r>
          </w:p>
        </w:tc>
      </w:tr>
      <w:tr w:rsidR="00575DC7" w:rsidTr="00575DC7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t>056 01 03 01 00 04 0002 710</w:t>
            </w:r>
          </w:p>
        </w:tc>
        <w:tc>
          <w:tcPr>
            <w:tcW w:w="6547" w:type="dxa"/>
            <w:shd w:val="clear" w:color="auto" w:fill="auto"/>
            <w:hideMark/>
          </w:tcPr>
          <w:p w:rsidR="00575DC7" w:rsidRDefault="00575DC7" w:rsidP="00523D1C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4 984 520,2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 </w:t>
            </w:r>
          </w:p>
        </w:tc>
      </w:tr>
      <w:tr w:rsidR="00575DC7" w:rsidTr="00575DC7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575DC7" w:rsidRDefault="00575DC7" w:rsidP="00523D1C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-620 000,0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-1 200 000,0</w:t>
            </w:r>
          </w:p>
        </w:tc>
      </w:tr>
      <w:tr w:rsidR="00575DC7" w:rsidTr="00575DC7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575DC7" w:rsidRDefault="00575DC7" w:rsidP="00523D1C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-620 000,0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-1 200 000,0</w:t>
            </w:r>
          </w:p>
        </w:tc>
      </w:tr>
      <w:tr w:rsidR="00575DC7" w:rsidTr="00575DC7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575DC7" w:rsidRDefault="00575DC7" w:rsidP="00523D1C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-500 000,0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-1 200 000,0</w:t>
            </w:r>
          </w:p>
        </w:tc>
      </w:tr>
      <w:tr w:rsidR="00575DC7" w:rsidTr="00575DC7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t>056 01 03 01 00 04 0002 810</w:t>
            </w:r>
          </w:p>
        </w:tc>
        <w:tc>
          <w:tcPr>
            <w:tcW w:w="6547" w:type="dxa"/>
            <w:shd w:val="clear" w:color="auto" w:fill="auto"/>
            <w:hideMark/>
          </w:tcPr>
          <w:p w:rsidR="00575DC7" w:rsidRDefault="00575DC7" w:rsidP="00523D1C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-120 000,0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 </w:t>
            </w:r>
          </w:p>
        </w:tc>
      </w:tr>
      <w:tr w:rsidR="00575DC7" w:rsidTr="00575DC7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575DC7" w:rsidRDefault="00575DC7" w:rsidP="00523D1C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222 673,3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 </w:t>
            </w:r>
          </w:p>
        </w:tc>
      </w:tr>
    </w:tbl>
    <w:p w:rsidR="00E2598B" w:rsidRPr="00B34F6F" w:rsidRDefault="00E2598B" w:rsidP="00575DC7">
      <w:pPr>
        <w:rPr>
          <w:sz w:val="14"/>
        </w:rPr>
      </w:pPr>
    </w:p>
    <w:sectPr w:rsidR="00E2598B" w:rsidRPr="00B34F6F" w:rsidSect="00F16259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2734" w:rsidRDefault="00522734" w:rsidP="00575DC7">
      <w:r>
        <w:separator/>
      </w:r>
    </w:p>
  </w:endnote>
  <w:endnote w:type="continuationSeparator" w:id="1">
    <w:p w:rsidR="00522734" w:rsidRDefault="00522734" w:rsidP="00575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2734" w:rsidRDefault="00522734" w:rsidP="00575DC7">
      <w:r>
        <w:separator/>
      </w:r>
    </w:p>
  </w:footnote>
  <w:footnote w:type="continuationSeparator" w:id="1">
    <w:p w:rsidR="00522734" w:rsidRDefault="00522734" w:rsidP="00575D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DC7" w:rsidRDefault="006029F5" w:rsidP="00B9750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75DC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75DC7" w:rsidRDefault="00575DC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DC7" w:rsidRDefault="006029F5" w:rsidP="00B9750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75DC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322C">
      <w:rPr>
        <w:rStyle w:val="a7"/>
        <w:noProof/>
      </w:rPr>
      <w:t>2</w:t>
    </w:r>
    <w:r>
      <w:rPr>
        <w:rStyle w:val="a7"/>
      </w:rPr>
      <w:fldChar w:fldCharType="end"/>
    </w:r>
  </w:p>
  <w:p w:rsidR="00575DC7" w:rsidRDefault="00575DC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575DC7"/>
    <w:rsid w:val="00215D15"/>
    <w:rsid w:val="0021708B"/>
    <w:rsid w:val="00232F34"/>
    <w:rsid w:val="00237332"/>
    <w:rsid w:val="002B1E84"/>
    <w:rsid w:val="002C3F39"/>
    <w:rsid w:val="0036322C"/>
    <w:rsid w:val="004567A9"/>
    <w:rsid w:val="00522734"/>
    <w:rsid w:val="00575DC7"/>
    <w:rsid w:val="006029F5"/>
    <w:rsid w:val="006808C6"/>
    <w:rsid w:val="00991DDA"/>
    <w:rsid w:val="009F74B7"/>
    <w:rsid w:val="00A24CAF"/>
    <w:rsid w:val="00A456A2"/>
    <w:rsid w:val="00B34F6F"/>
    <w:rsid w:val="00B71B60"/>
    <w:rsid w:val="00B912FD"/>
    <w:rsid w:val="00DE5B97"/>
    <w:rsid w:val="00E2598B"/>
    <w:rsid w:val="00E5784D"/>
    <w:rsid w:val="00EE27C8"/>
    <w:rsid w:val="00EF05FD"/>
    <w:rsid w:val="00F16259"/>
    <w:rsid w:val="00F6400A"/>
    <w:rsid w:val="00F65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75D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75DC7"/>
  </w:style>
  <w:style w:type="paragraph" w:styleId="a5">
    <w:name w:val="footer"/>
    <w:basedOn w:val="a"/>
    <w:link w:val="a6"/>
    <w:uiPriority w:val="99"/>
    <w:semiHidden/>
    <w:unhideWhenUsed/>
    <w:rsid w:val="00575D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75DC7"/>
  </w:style>
  <w:style w:type="character" w:styleId="a7">
    <w:name w:val="page number"/>
    <w:basedOn w:val="a0"/>
    <w:uiPriority w:val="99"/>
    <w:semiHidden/>
    <w:unhideWhenUsed/>
    <w:rsid w:val="00575D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2</Pages>
  <Words>523</Words>
  <Characters>2984</Characters>
  <Application>Microsoft Office Word</Application>
  <DocSecurity>0</DocSecurity>
  <Lines>24</Lines>
  <Paragraphs>6</Paragraphs>
  <ScaleCrop>false</ScaleCrop>
  <Company/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Данник Екатерина Николаевна</cp:lastModifiedBy>
  <cp:revision>6</cp:revision>
  <dcterms:created xsi:type="dcterms:W3CDTF">2021-12-16T07:35:00Z</dcterms:created>
  <dcterms:modified xsi:type="dcterms:W3CDTF">2022-01-11T11:27:00Z</dcterms:modified>
</cp:coreProperties>
</file>